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76370" w14:textId="1DB67DBC" w:rsidR="00BA00AB" w:rsidRDefault="007718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FERIBY</w:t>
      </w:r>
      <w:r>
        <w:rPr>
          <w:rFonts w:ascii="Times New Roman" w:hAnsi="Times New Roman" w:cs="Times New Roman"/>
          <w:sz w:val="24"/>
          <w:szCs w:val="24"/>
        </w:rPr>
        <w:t xml:space="preserve">        (fl.1426)</w:t>
      </w:r>
    </w:p>
    <w:p w14:paraId="7D024745" w14:textId="5B752830" w:rsidR="00771839" w:rsidRDefault="007718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9398AC" w14:textId="1154D328" w:rsidR="00771839" w:rsidRDefault="0077183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2E65C" w14:textId="2F838A36" w:rsidR="00771839" w:rsidRDefault="00771839" w:rsidP="007718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Dec.1426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Surrey and Sussex.   (C.F.R. 1422-30 p.</w:t>
      </w:r>
      <w:r>
        <w:rPr>
          <w:rFonts w:ascii="Times New Roman" w:hAnsi="Times New Roman" w:cs="Times New Roman"/>
          <w:sz w:val="24"/>
          <w:szCs w:val="24"/>
        </w:rPr>
        <w:t>156)]]</w:t>
      </w:r>
    </w:p>
    <w:p w14:paraId="099C40B3" w14:textId="77777777" w:rsidR="00771839" w:rsidRDefault="00771839" w:rsidP="007718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6ACE5F" w14:textId="77777777" w:rsidR="00771839" w:rsidRDefault="00771839" w:rsidP="007718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3562BF" w14:textId="7E7BE6F4" w:rsidR="00771839" w:rsidRPr="00771839" w:rsidRDefault="00771839" w:rsidP="007718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December 2021</w:t>
      </w:r>
    </w:p>
    <w:sectPr w:rsidR="00771839" w:rsidRPr="007718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1644D" w14:textId="77777777" w:rsidR="00771839" w:rsidRDefault="00771839" w:rsidP="009139A6">
      <w:r>
        <w:separator/>
      </w:r>
    </w:p>
  </w:endnote>
  <w:endnote w:type="continuationSeparator" w:id="0">
    <w:p w14:paraId="0520B768" w14:textId="77777777" w:rsidR="00771839" w:rsidRDefault="007718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A7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16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34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E8EA9" w14:textId="77777777" w:rsidR="00771839" w:rsidRDefault="00771839" w:rsidP="009139A6">
      <w:r>
        <w:separator/>
      </w:r>
    </w:p>
  </w:footnote>
  <w:footnote w:type="continuationSeparator" w:id="0">
    <w:p w14:paraId="1B9AC8CD" w14:textId="77777777" w:rsidR="00771839" w:rsidRDefault="007718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8D1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AE4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C06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39"/>
    <w:rsid w:val="000666E0"/>
    <w:rsid w:val="002510B7"/>
    <w:rsid w:val="005C130B"/>
    <w:rsid w:val="0077183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0768B"/>
  <w15:chartTrackingRefBased/>
  <w15:docId w15:val="{A7EE9395-DE62-4744-99E1-8B75E409C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2021-12-29T08:10:00Z</dcterms:created>
  <dcterms:modified xsi:type="dcterms:W3CDTF">2021-12-29T08:12:00Z</dcterms:modified>
</cp:coreProperties>
</file>